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D1B" w14:textId="52B092D2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AFD5E26" w14:textId="4511CC2B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26AD5" w14:textId="615945B8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D4839A" w14:textId="58E64471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Cullyng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Mildenhall(q.v.) was pardoned for not appearing to </w:t>
      </w:r>
      <w:proofErr w:type="gramStart"/>
      <w:r>
        <w:rPr>
          <w:rFonts w:ascii="Times New Roman" w:hAnsi="Times New Roman" w:cs="Times New Roman"/>
          <w:sz w:val="24"/>
          <w:szCs w:val="24"/>
        </w:rPr>
        <w:t>answer</w:t>
      </w:r>
      <w:proofErr w:type="gramEnd"/>
    </w:p>
    <w:p w14:paraId="0B53541B" w14:textId="77777777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 touching a debt of 40s.    </w:t>
      </w:r>
      <w:r>
        <w:rPr>
          <w:rFonts w:ascii="Times New Roman" w:hAnsi="Times New Roman" w:cs="Times New Roman"/>
          <w:sz w:val="24"/>
          <w:szCs w:val="24"/>
        </w:rPr>
        <w:t>(C.P.R. 1467-77 p.4)</w:t>
      </w:r>
    </w:p>
    <w:p w14:paraId="16CE56C5" w14:textId="77777777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E37792" w14:textId="77777777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ED1C4" w14:textId="77777777" w:rsid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p w14:paraId="12D32443" w14:textId="277208BF" w:rsidR="00717343" w:rsidRPr="00717343" w:rsidRDefault="00717343" w:rsidP="007173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E0540" w14:textId="066A1369" w:rsidR="00717343" w:rsidRPr="00717343" w:rsidRDefault="00717343" w:rsidP="00F444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E5D9D" w14:textId="216ED6CA" w:rsidR="00F4442C" w:rsidRPr="00F4442C" w:rsidRDefault="00F4442C" w:rsidP="00F444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FC52B8" w14:textId="0933214F" w:rsidR="00F4442C" w:rsidRPr="00F4442C" w:rsidRDefault="00F4442C" w:rsidP="00F444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70599A" w14:textId="78C1E84D" w:rsidR="00F4442C" w:rsidRPr="00F4442C" w:rsidRDefault="00F4442C" w:rsidP="00003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3132F9" w14:textId="1D6523A4" w:rsidR="00003CF7" w:rsidRPr="00003CF7" w:rsidRDefault="00003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03CF7" w:rsidRPr="00003C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7A994" w14:textId="77777777" w:rsidR="00DA5822" w:rsidRDefault="00DA5822" w:rsidP="009139A6">
      <w:r>
        <w:separator/>
      </w:r>
    </w:p>
  </w:endnote>
  <w:endnote w:type="continuationSeparator" w:id="0">
    <w:p w14:paraId="4F2E9CEE" w14:textId="77777777" w:rsidR="00DA5822" w:rsidRDefault="00DA58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67D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3BF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5C2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1976D" w14:textId="77777777" w:rsidR="00DA5822" w:rsidRDefault="00DA5822" w:rsidP="009139A6">
      <w:r>
        <w:separator/>
      </w:r>
    </w:p>
  </w:footnote>
  <w:footnote w:type="continuationSeparator" w:id="0">
    <w:p w14:paraId="5D7DA2D8" w14:textId="77777777" w:rsidR="00DA5822" w:rsidRDefault="00DA58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3B1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2FD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E01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822"/>
    <w:rsid w:val="00003CF7"/>
    <w:rsid w:val="000666E0"/>
    <w:rsid w:val="001F4F72"/>
    <w:rsid w:val="002510B7"/>
    <w:rsid w:val="00253EF6"/>
    <w:rsid w:val="005A3CCE"/>
    <w:rsid w:val="005C130B"/>
    <w:rsid w:val="00717343"/>
    <w:rsid w:val="00826F5C"/>
    <w:rsid w:val="009139A6"/>
    <w:rsid w:val="009448BB"/>
    <w:rsid w:val="00A3176C"/>
    <w:rsid w:val="00AE6D34"/>
    <w:rsid w:val="00AF7435"/>
    <w:rsid w:val="00BA00AB"/>
    <w:rsid w:val="00DA5822"/>
    <w:rsid w:val="00EB3209"/>
    <w:rsid w:val="00F4442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196D6"/>
  <w15:chartTrackingRefBased/>
  <w15:docId w15:val="{65A6AA97-DDE7-4954-BA05-FA794BC53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96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2021-03-20T20:18:00Z</dcterms:created>
  <dcterms:modified xsi:type="dcterms:W3CDTF">2021-03-20T22:16:00Z</dcterms:modified>
</cp:coreProperties>
</file>